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Blaby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Blaby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Blaby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Blaby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Blaby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Blaby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47.6% </w:t>
      </w:r>
      <w:r w:rsidRPr="004747BF">
        <w:rPr>
          <w:rFonts w:ascii="Libre Franklin Light" w:eastAsia="Times New Roman" w:hAnsi="Libre Franklin Light" w:cs="Calibri Light"/>
        </w:rPr>
        <w:t xml:space="preserve">of those respondents classified as PGSI 8+ in Blaby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Blaby is estimated to be </w:t>
      </w:r>
      <w:r w:rsidRPr="00773DF7">
        <w:rPr>
          <w:rFonts w:ascii="Libre Franklin Light" w:eastAsia="Times New Roman" w:hAnsi="Libre Franklin Light" w:cs="Calibri Light"/>
          <w:b/>
          <w:bCs/>
          <w:color w:val="C45911" w:themeColor="accent2" w:themeShade="BF"/>
        </w:rPr>
        <w:t xml:space="preserve">£1,666,562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Blaby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Blaby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lab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Blaby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lab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Blaby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Blaby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lab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Blaby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Blaby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Blaby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Blaby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Blaby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Blaby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£1,666,562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Blaby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£27,146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£561,385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£40,216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£11,311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£20,736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£1,005,768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£1,666,562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Blaby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Blaby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Blaby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Blaby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Blaby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Blaby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Blaby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Blaby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C4B302C-7F20-4836-BA5C-69852E0D763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